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3BA71" w14:textId="77777777" w:rsidR="007875A5" w:rsidRDefault="007875A5" w:rsidP="007875A5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rFonts w:ascii="Arial" w:hAnsi="Arial" w:cs="Arial"/>
          <w:b/>
          <w:sz w:val="24"/>
          <w:szCs w:val="24"/>
          <w:lang w:val="en-US"/>
        </w:rPr>
        <w:t>3GPP TSG-RAN WG4 Meeting # 107</w:t>
      </w:r>
      <w:r>
        <w:rPr>
          <w:rFonts w:ascii="Arial" w:hAnsi="Arial" w:cs="Arial"/>
          <w:b/>
          <w:sz w:val="24"/>
          <w:szCs w:val="24"/>
          <w:lang w:val="en-US"/>
        </w:rPr>
        <w:tab/>
        <w:t>R4-23xxxx</w:t>
      </w:r>
    </w:p>
    <w:p w14:paraId="18A44F81" w14:textId="77777777" w:rsidR="007875A5" w:rsidRDefault="007875A5" w:rsidP="007875A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Incheon, KR, May 22 – May 26, 2023</w:t>
      </w:r>
    </w:p>
    <w:p w14:paraId="04A7C091" w14:textId="77777777" w:rsidR="00920F5E" w:rsidRPr="007875A5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04DD06B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C2DCA" w:rsidRPr="009C2DCA">
        <w:rPr>
          <w:rFonts w:ascii="Arial" w:hAnsi="Arial" w:cs="Arial"/>
          <w:sz w:val="22"/>
        </w:rPr>
        <w:t>Clean up and correction</w:t>
      </w:r>
      <w:r w:rsidR="009C2DCA">
        <w:rPr>
          <w:rFonts w:ascii="Arial" w:hAnsi="Arial" w:cs="Arial"/>
          <w:sz w:val="22"/>
        </w:rPr>
        <w:t>s</w:t>
      </w:r>
      <w:r w:rsidR="009C2DCA" w:rsidRPr="009C2DCA">
        <w:rPr>
          <w:rFonts w:ascii="Arial" w:hAnsi="Arial" w:cs="Arial"/>
          <w:sz w:val="22"/>
        </w:rPr>
        <w:t xml:space="preserve"> to TR 38.877</w:t>
      </w:r>
    </w:p>
    <w:p w14:paraId="0F34F3E0" w14:textId="3529E29B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9C2DCA">
        <w:rPr>
          <w:rFonts w:ascii="Arial" w:hAnsi="Arial" w:cs="Arial"/>
          <w:sz w:val="22"/>
        </w:rPr>
        <w:t>8.2.1</w:t>
      </w:r>
    </w:p>
    <w:p w14:paraId="7D7C8C39" w14:textId="18115AD4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875A5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23CEFA97" w14:textId="61FC55DE" w:rsidR="009C2DCA" w:rsidRPr="009C2DCA" w:rsidRDefault="009C2DCA" w:rsidP="009C2DCA">
      <w:r w:rsidRPr="009C2DCA">
        <w:t xml:space="preserve">This document serves as a text proposal for the refinement of TR 38.877 study on NR mmWave MB-BS. </w:t>
      </w:r>
      <w:r>
        <w:t>Some clean up and corrections are made based on TR 38.877 v0.4.0.</w:t>
      </w:r>
    </w:p>
    <w:p w14:paraId="026158DF" w14:textId="5B4CC1CD" w:rsidR="00975261" w:rsidRDefault="008B0DDA" w:rsidP="00F83302">
      <w:pPr>
        <w:pStyle w:val="1"/>
        <w:numPr>
          <w:ilvl w:val="0"/>
          <w:numId w:val="2"/>
        </w:numPr>
      </w:pPr>
      <w:r>
        <w:t>Text Proposal</w:t>
      </w:r>
    </w:p>
    <w:p w14:paraId="2AB3AD11" w14:textId="49D8C2FD" w:rsidR="008B0DDA" w:rsidRDefault="009C2DCA" w:rsidP="008B0DDA">
      <w:r>
        <w:t>See the attachment</w:t>
      </w:r>
      <w:bookmarkStart w:id="4" w:name="_GoBack"/>
      <w:bookmarkEnd w:id="4"/>
    </w:p>
    <w:bookmarkEnd w:id="0"/>
    <w:bookmarkEnd w:id="1"/>
    <w:bookmarkEnd w:id="2"/>
    <w:bookmarkEnd w:id="3"/>
    <w:p w14:paraId="66A363B6" w14:textId="77777777" w:rsidR="00D97C26" w:rsidRPr="00D97C26" w:rsidRDefault="00D97C26" w:rsidP="00D97C26">
      <w:pPr>
        <w:spacing w:after="120" w:line="256" w:lineRule="auto"/>
        <w:jc w:val="both"/>
        <w:rPr>
          <w:rFonts w:ascii="Arial" w:eastAsia="Calibri" w:hAnsi="Arial" w:cs="Arial"/>
          <w:szCs w:val="22"/>
          <w:lang w:val="en-US" w:eastAsia="zh-CN"/>
        </w:rPr>
      </w:pPr>
    </w:p>
    <w:sectPr w:rsidR="00D97C26" w:rsidRPr="00D97C2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FA0FC" w14:textId="77777777" w:rsidR="00B82FBB" w:rsidRDefault="00B82FBB">
      <w:r>
        <w:separator/>
      </w:r>
    </w:p>
  </w:endnote>
  <w:endnote w:type="continuationSeparator" w:id="0">
    <w:p w14:paraId="32BD974B" w14:textId="77777777" w:rsidR="00B82FBB" w:rsidRDefault="00B8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D97C26" w:rsidRDefault="00D97C2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CEA8F" w14:textId="77777777" w:rsidR="00B82FBB" w:rsidRDefault="00B82FBB">
      <w:r>
        <w:separator/>
      </w:r>
    </w:p>
  </w:footnote>
  <w:footnote w:type="continuationSeparator" w:id="0">
    <w:p w14:paraId="176AC36E" w14:textId="77777777" w:rsidR="00B82FBB" w:rsidRDefault="00B82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4"/>
  </w:num>
  <w:num w:numId="14">
    <w:abstractNumId w:val="9"/>
  </w:num>
  <w:num w:numId="15">
    <w:abstractNumId w:val="25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5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2E0917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234C"/>
    <w:rsid w:val="003C3971"/>
    <w:rsid w:val="003D5242"/>
    <w:rsid w:val="003D52E3"/>
    <w:rsid w:val="003D548E"/>
    <w:rsid w:val="003D71F2"/>
    <w:rsid w:val="003D771D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C71"/>
    <w:rsid w:val="007B600E"/>
    <w:rsid w:val="007B7E8F"/>
    <w:rsid w:val="007C0E0B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E7BE3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61D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C2DCA"/>
    <w:rsid w:val="009D1E74"/>
    <w:rsid w:val="009D401A"/>
    <w:rsid w:val="009D631A"/>
    <w:rsid w:val="009D716E"/>
    <w:rsid w:val="009E213A"/>
    <w:rsid w:val="009E228F"/>
    <w:rsid w:val="009E3DD2"/>
    <w:rsid w:val="009F333D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9B9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2FBB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2C5E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DED"/>
    <w:rsid w:val="00CE17F2"/>
    <w:rsid w:val="00CE3306"/>
    <w:rsid w:val="00CE7ECD"/>
    <w:rsid w:val="00CF0950"/>
    <w:rsid w:val="00CF2A0A"/>
    <w:rsid w:val="00CF4613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3C85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4B0D"/>
    <w:rsid w:val="00FB4E42"/>
    <w:rsid w:val="00FC0B51"/>
    <w:rsid w:val="00FC1192"/>
    <w:rsid w:val="00FC3855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4BF69-375F-451D-88FB-CD7A7303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9</cp:revision>
  <cp:lastPrinted>2019-02-25T13:05:00Z</cp:lastPrinted>
  <dcterms:created xsi:type="dcterms:W3CDTF">2023-05-06T07:55:00Z</dcterms:created>
  <dcterms:modified xsi:type="dcterms:W3CDTF">2023-05-12T07:17:00Z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(3)A8UCapDSNouj1rs+4APqOPhRWSWA61OSKQU8+GlaBe8RcLAMuiRVP0WN2zOfmVeudz0FvKHV
1Fruu8JarS+UlozxrbKlZfx6uI9IL1eaDbOInmWLFCTKvhT5jEy8fpk4ESmHfLfTupOk8kOb
YtTx9W9RdUrOZzzHscXp69V4aDMJhYjeF4s9XGe4i3OQdNSF3huE+ZOthFPkij8lU1LdYxGO
RyuhH333RqW/h/AeMW</vt:lpwstr>
  </property>
  <property fmtid="{D5CDD505-2E9C-101B-9397-08002B2CF9AE}" pid="3" name="_2015_ms_pID_7253431">
    <vt:lpwstr>oOz3bl3z57CSIaWZTI8rWgCmMffC3DVgKcZOlJDQXRcwmm/5yxphsI
IA+/dAL4Roo7XsGOYlIv6L/reJyy0NZ92ZKZnkvwl8NALOHNJDbfmx7t0iLt4MgGxmK97He6
gkljBxsW9y1PX22N8N3QHq0Of53kwuVZbMKbtAuuXEJf1VrQCNaim3EzZPGqD1PWUVuK5m/d
3mCO4CE9iklDft19xAMQqCl8gPmQSFUxmJRB</vt:lpwstr>
  </property>
  <property fmtid="{D5CDD505-2E9C-101B-9397-08002B2CF9AE}" pid="4" name="_2015_ms_pID_7253432">
    <vt:lpwstr>MQ==</vt:lpwstr>
  </property>
</Properties>
</file>